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2A983" w14:textId="77777777" w:rsidR="00AD5EA8" w:rsidRDefault="00AD5EA8" w:rsidP="00AD5E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SCHELE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32FDC947" w14:textId="77777777" w:rsidR="00AD5EA8" w:rsidRDefault="00AD5EA8" w:rsidP="00AD5E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1F7598" w14:textId="77777777" w:rsidR="00AD5EA8" w:rsidRDefault="00AD5EA8" w:rsidP="00AD5E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EF2907" w14:textId="77777777" w:rsidR="00AD5EA8" w:rsidRDefault="00AD5EA8" w:rsidP="00AD5E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Nov.1428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Wyrhylle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 made him a joint executor of his Will.</w:t>
      </w:r>
    </w:p>
    <w:p w14:paraId="5405BF18" w14:textId="77777777" w:rsidR="00AD5EA8" w:rsidRDefault="00AD5EA8" w:rsidP="00AD5E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80D57B" w14:textId="77777777" w:rsidR="00AD5EA8" w:rsidRDefault="00AD5EA8" w:rsidP="00AD5E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p.232)</w:t>
      </w:r>
    </w:p>
    <w:p w14:paraId="188AC0C1" w14:textId="77777777" w:rsidR="00AD5EA8" w:rsidRDefault="00AD5EA8" w:rsidP="00AD5E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116356" w14:textId="77777777" w:rsidR="00AD5EA8" w:rsidRDefault="00AD5EA8" w:rsidP="00AD5E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1CAF10" w14:textId="77777777" w:rsidR="00AD5EA8" w:rsidRDefault="00AD5EA8" w:rsidP="00AD5E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June 2021</w:t>
      </w:r>
    </w:p>
    <w:p w14:paraId="3CC9E90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479F9" w14:textId="77777777" w:rsidR="00AD5EA8" w:rsidRDefault="00AD5EA8" w:rsidP="009139A6">
      <w:r>
        <w:separator/>
      </w:r>
    </w:p>
  </w:endnote>
  <w:endnote w:type="continuationSeparator" w:id="0">
    <w:p w14:paraId="54E3A7DF" w14:textId="77777777" w:rsidR="00AD5EA8" w:rsidRDefault="00AD5E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724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827C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954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DBB90" w14:textId="77777777" w:rsidR="00AD5EA8" w:rsidRDefault="00AD5EA8" w:rsidP="009139A6">
      <w:r>
        <w:separator/>
      </w:r>
    </w:p>
  </w:footnote>
  <w:footnote w:type="continuationSeparator" w:id="0">
    <w:p w14:paraId="17C84E85" w14:textId="77777777" w:rsidR="00AD5EA8" w:rsidRDefault="00AD5E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FAD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D31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3B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EA8"/>
    <w:rsid w:val="000666E0"/>
    <w:rsid w:val="002510B7"/>
    <w:rsid w:val="005C130B"/>
    <w:rsid w:val="00826F5C"/>
    <w:rsid w:val="009139A6"/>
    <w:rsid w:val="009448BB"/>
    <w:rsid w:val="00A3176C"/>
    <w:rsid w:val="00AD5EA8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279BD"/>
  <w15:chartTrackingRefBased/>
  <w15:docId w15:val="{733C109F-FC71-4C74-8944-65100B32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2021-06-15T11:29:00Z</dcterms:created>
  <dcterms:modified xsi:type="dcterms:W3CDTF">2021-06-15T11:29:00Z</dcterms:modified>
</cp:coreProperties>
</file>